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854" w:rsidRDefault="00474854" w:rsidP="00474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TOMLYNS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74854" w:rsidRDefault="00474854" w:rsidP="00474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Tithby</w:t>
      </w:r>
      <w:proofErr w:type="spellEnd"/>
      <w:r>
        <w:rPr>
          <w:rFonts w:ascii="Times New Roman" w:hAnsi="Times New Roman" w:cs="Times New Roman"/>
        </w:rPr>
        <w:t>, Nottinghamshire. Husbandman.</w:t>
      </w:r>
    </w:p>
    <w:p w:rsidR="00474854" w:rsidRDefault="00474854" w:rsidP="00474854">
      <w:pPr>
        <w:rPr>
          <w:rFonts w:ascii="Times New Roman" w:hAnsi="Times New Roman" w:cs="Times New Roman"/>
        </w:rPr>
      </w:pPr>
    </w:p>
    <w:p w:rsidR="00474854" w:rsidRDefault="00474854" w:rsidP="00474854">
      <w:pPr>
        <w:rPr>
          <w:rFonts w:ascii="Times New Roman" w:hAnsi="Times New Roman" w:cs="Times New Roman"/>
        </w:rPr>
      </w:pPr>
    </w:p>
    <w:p w:rsidR="00474854" w:rsidRDefault="00474854" w:rsidP="00474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Gascoigne(q.v.) brought a plaint of trespass and making threats</w:t>
      </w:r>
    </w:p>
    <w:p w:rsidR="00474854" w:rsidRDefault="00474854" w:rsidP="00474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29 others.</w:t>
      </w:r>
    </w:p>
    <w:p w:rsidR="00474854" w:rsidRDefault="00474854" w:rsidP="00474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196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74854" w:rsidRDefault="00474854" w:rsidP="00474854">
      <w:pPr>
        <w:rPr>
          <w:rFonts w:ascii="Times New Roman" w:hAnsi="Times New Roman" w:cs="Times New Roman"/>
        </w:rPr>
      </w:pPr>
    </w:p>
    <w:p w:rsidR="00474854" w:rsidRDefault="00474854" w:rsidP="00474854">
      <w:pPr>
        <w:rPr>
          <w:rFonts w:ascii="Times New Roman" w:hAnsi="Times New Roman" w:cs="Times New Roman"/>
        </w:rPr>
      </w:pPr>
    </w:p>
    <w:p w:rsidR="00474854" w:rsidRDefault="00474854" w:rsidP="00474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November 2017</w:t>
      </w:r>
    </w:p>
    <w:p w:rsidR="006B2F86" w:rsidRPr="00E71FC3" w:rsidRDefault="004748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4854" w:rsidRDefault="00474854" w:rsidP="00E71FC3">
      <w:r>
        <w:separator/>
      </w:r>
    </w:p>
  </w:endnote>
  <w:endnote w:type="continuationSeparator" w:id="0">
    <w:p w:rsidR="00474854" w:rsidRDefault="004748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4854" w:rsidRDefault="00474854" w:rsidP="00E71FC3">
      <w:r>
        <w:separator/>
      </w:r>
    </w:p>
  </w:footnote>
  <w:footnote w:type="continuationSeparator" w:id="0">
    <w:p w:rsidR="00474854" w:rsidRDefault="004748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854"/>
    <w:rsid w:val="001A7C09"/>
    <w:rsid w:val="0047485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961D39-F05C-43D0-9B10-80D75972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48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748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2017-11-22T21:01:00Z</dcterms:created>
  <dcterms:modified xsi:type="dcterms:W3CDTF">2017-11-22T21:02:00Z</dcterms:modified>
</cp:coreProperties>
</file>